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476D" w14:textId="77777777" w:rsidR="00C07922" w:rsidRDefault="00C07922">
      <w:pPr>
        <w:pStyle w:val="BodyText"/>
        <w:rPr>
          <w:sz w:val="20"/>
        </w:rPr>
      </w:pPr>
    </w:p>
    <w:p w14:paraId="7B11CCE1" w14:textId="77777777" w:rsidR="00C07922" w:rsidRDefault="00C07922">
      <w:pPr>
        <w:pStyle w:val="BodyText"/>
        <w:rPr>
          <w:sz w:val="20"/>
        </w:rPr>
      </w:pPr>
    </w:p>
    <w:p w14:paraId="74EDBAFD" w14:textId="77777777" w:rsidR="00C07922" w:rsidRDefault="00C07922">
      <w:pPr>
        <w:pStyle w:val="BodyText"/>
        <w:rPr>
          <w:sz w:val="20"/>
        </w:rPr>
      </w:pPr>
    </w:p>
    <w:p w14:paraId="5F2B6149" w14:textId="77777777" w:rsidR="00C07922" w:rsidRDefault="00C07922">
      <w:pPr>
        <w:pStyle w:val="BodyText"/>
        <w:rPr>
          <w:sz w:val="20"/>
        </w:rPr>
      </w:pPr>
    </w:p>
    <w:p w14:paraId="1E402495" w14:textId="77777777" w:rsidR="00C07922" w:rsidRDefault="00C07922">
      <w:pPr>
        <w:pStyle w:val="BodyText"/>
        <w:spacing w:before="14"/>
        <w:rPr>
          <w:sz w:val="27"/>
        </w:rPr>
      </w:pPr>
    </w:p>
    <w:p w14:paraId="1DC833A9" w14:textId="77777777" w:rsidR="00C07922" w:rsidRPr="00320834" w:rsidRDefault="00320834" w:rsidP="00320834">
      <w:pPr>
        <w:tabs>
          <w:tab w:val="left" w:pos="3058"/>
        </w:tabs>
        <w:spacing w:line="1078" w:lineRule="exact"/>
        <w:jc w:val="center"/>
        <w:rPr>
          <w:sz w:val="120"/>
          <w:szCs w:val="120"/>
        </w:rPr>
      </w:pPr>
      <w:r w:rsidRPr="00320834">
        <w:rPr>
          <w:color w:val="37246A"/>
          <w:sz w:val="120"/>
          <w:szCs w:val="120"/>
        </w:rPr>
        <w:t xml:space="preserve">Poster </w:t>
      </w:r>
      <w:r w:rsidR="009409AA" w:rsidRPr="00320834">
        <w:rPr>
          <w:color w:val="37246A"/>
          <w:sz w:val="120"/>
          <w:szCs w:val="120"/>
        </w:rPr>
        <w:t>H</w:t>
      </w:r>
      <w:r w:rsidRPr="00320834">
        <w:rPr>
          <w:color w:val="37246A"/>
          <w:sz w:val="120"/>
          <w:szCs w:val="120"/>
        </w:rPr>
        <w:t>eader</w:t>
      </w:r>
    </w:p>
    <w:p w14:paraId="24729178" w14:textId="77777777" w:rsidR="00C07922" w:rsidRDefault="00C07922">
      <w:pPr>
        <w:pStyle w:val="BodyText"/>
        <w:rPr>
          <w:sz w:val="20"/>
        </w:rPr>
      </w:pPr>
    </w:p>
    <w:p w14:paraId="5A436F7A" w14:textId="77777777" w:rsidR="00C07922" w:rsidRDefault="00C07922">
      <w:pPr>
        <w:pStyle w:val="BodyText"/>
        <w:rPr>
          <w:sz w:val="20"/>
        </w:rPr>
      </w:pPr>
    </w:p>
    <w:p w14:paraId="68186EB7" w14:textId="77777777" w:rsidR="00C07922" w:rsidRDefault="00C07922">
      <w:pPr>
        <w:pStyle w:val="BodyText"/>
        <w:rPr>
          <w:sz w:val="20"/>
        </w:rPr>
      </w:pPr>
    </w:p>
    <w:p w14:paraId="0C5C42B1" w14:textId="77777777" w:rsidR="00C07922" w:rsidRDefault="00320834">
      <w:pPr>
        <w:pStyle w:val="BodyText"/>
        <w:rPr>
          <w:sz w:val="20"/>
        </w:rPr>
      </w:pPr>
      <w:r>
        <w:rPr>
          <w:noProof/>
        </w:rPr>
        <mc:AlternateContent>
          <mc:Choice Requires="wps">
            <w:drawing>
              <wp:anchor distT="4294967294" distB="4294967294" distL="114300" distR="114300" simplePos="0" relativeHeight="251658752" behindDoc="1" locked="0" layoutInCell="1" allowOverlap="1" wp14:anchorId="31009405" wp14:editId="1665417E">
                <wp:simplePos x="0" y="0"/>
                <wp:positionH relativeFrom="column">
                  <wp:posOffset>2625725</wp:posOffset>
                </wp:positionH>
                <wp:positionV relativeFrom="paragraph">
                  <wp:posOffset>48259</wp:posOffset>
                </wp:positionV>
                <wp:extent cx="1936750" cy="0"/>
                <wp:effectExtent l="0" t="25400" r="31750" b="25400"/>
                <wp:wrapNone/>
                <wp:docPr id="8"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36750" cy="0"/>
                        </a:xfrm>
                        <a:prstGeom prst="line">
                          <a:avLst/>
                        </a:prstGeom>
                        <a:noFill/>
                        <a:ln w="50800">
                          <a:solidFill>
                            <a:srgbClr val="FFC7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57D5D2" id="Line 3" o:spid="_x0000_s1026" alt="&quot;&quot;" style="position:absolute;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206.75pt,3.8pt" to="359.25pt,3.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" strokecolor="#ffc700" strokeweight="4pt">
                <o:lock v:ext="edit" shapetype="f"/>
              </v:line>
            </w:pict>
          </mc:Fallback>
        </mc:AlternateContent>
      </w:r>
    </w:p>
    <w:p w14:paraId="4A773C78" w14:textId="77777777" w:rsidR="00C07922" w:rsidRDefault="00C07922">
      <w:pPr>
        <w:pStyle w:val="BodyText"/>
        <w:rPr>
          <w:sz w:val="20"/>
        </w:rPr>
      </w:pPr>
    </w:p>
    <w:p w14:paraId="5B579BF6" w14:textId="77777777" w:rsidR="00C07922" w:rsidRDefault="00C07922">
      <w:pPr>
        <w:pStyle w:val="BodyText"/>
        <w:rPr>
          <w:sz w:val="20"/>
        </w:rPr>
      </w:pPr>
    </w:p>
    <w:p w14:paraId="4B071A70" w14:textId="77777777" w:rsidR="00C07922" w:rsidRDefault="00C07922">
      <w:pPr>
        <w:pStyle w:val="BodyText"/>
        <w:rPr>
          <w:sz w:val="20"/>
        </w:rPr>
      </w:pPr>
    </w:p>
    <w:p w14:paraId="6A8E0E01" w14:textId="77777777" w:rsidR="00C07922" w:rsidRDefault="00E77088">
      <w:pPr>
        <w:pStyle w:val="BodyText"/>
        <w:rPr>
          <w:sz w:val="20"/>
        </w:rPr>
      </w:pPr>
      <w:r>
        <w:rPr>
          <w:noProof/>
        </w:rPr>
        <w:drawing>
          <wp:anchor distT="0" distB="0" distL="114300" distR="114300" simplePos="0" relativeHeight="251660800" behindDoc="1" locked="0" layoutInCell="1" allowOverlap="1" wp14:anchorId="7D5C7D28" wp14:editId="797167B2">
            <wp:simplePos x="0" y="0"/>
            <wp:positionH relativeFrom="column">
              <wp:posOffset>-8255</wp:posOffset>
            </wp:positionH>
            <wp:positionV relativeFrom="paragraph">
              <wp:posOffset>75438</wp:posOffset>
            </wp:positionV>
            <wp:extent cx="7417562" cy="3712464"/>
            <wp:effectExtent l="0" t="0" r="0" b="0"/>
            <wp:wrapNone/>
            <wp:docPr id="733009325" name="Picture 3" descr="Placeholder for cover 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3009325" name="Picture 3" descr="Placeholder for cover image"/>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17562" cy="37124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C3BF7" w14:textId="77777777" w:rsidR="00C07922" w:rsidRDefault="00C07922">
      <w:pPr>
        <w:pStyle w:val="BodyText"/>
        <w:rPr>
          <w:sz w:val="20"/>
        </w:rPr>
      </w:pPr>
    </w:p>
    <w:p w14:paraId="5E555961" w14:textId="77777777" w:rsidR="00C07922" w:rsidRDefault="00C07922">
      <w:pPr>
        <w:pStyle w:val="BodyText"/>
        <w:rPr>
          <w:sz w:val="20"/>
        </w:rPr>
      </w:pPr>
    </w:p>
    <w:p w14:paraId="0B52D89A" w14:textId="77777777" w:rsidR="00C07922" w:rsidRDefault="00C07922">
      <w:pPr>
        <w:rPr>
          <w:sz w:val="14"/>
        </w:rPr>
        <w:sectPr w:rsidR="00C07922">
          <w:headerReference w:type="even" r:id="rId10"/>
          <w:headerReference w:type="default" r:id="rId11"/>
          <w:footerReference w:type="even" r:id="rId12"/>
          <w:footerReference w:type="default" r:id="rId13"/>
          <w:headerReference w:type="first" r:id="rId14"/>
          <w:footerReference w:type="first" r:id="rId15"/>
          <w:type w:val="continuous"/>
          <w:pgSz w:w="15840" w:h="24480"/>
          <w:pgMar w:top="900" w:right="2260" w:bottom="280" w:left="2260" w:header="720" w:footer="720" w:gutter="0"/>
          <w:cols w:space="720"/>
        </w:sectPr>
      </w:pPr>
    </w:p>
    <w:p w14:paraId="044C30D0" w14:textId="77777777" w:rsidR="009409AA" w:rsidRDefault="00E77088">
      <w:pPr>
        <w:pStyle w:val="BodyText"/>
        <w:spacing w:before="38" w:line="199" w:lineRule="auto"/>
        <w:ind w:left="260" w:right="312"/>
      </w:pPr>
      <w:r>
        <w:rPr>
          <w:noProof/>
        </w:rPr>
        <mc:AlternateContent>
          <mc:Choice Requires="wps">
            <w:drawing>
              <wp:anchor distT="0" distB="0" distL="114300" distR="114300" simplePos="0" relativeHeight="251661824" behindDoc="0" locked="0" layoutInCell="1" allowOverlap="1" wp14:anchorId="5D6E3774" wp14:editId="5F81EC7C">
                <wp:simplePos x="0" y="0"/>
                <wp:positionH relativeFrom="column">
                  <wp:posOffset>-8636</wp:posOffset>
                </wp:positionH>
                <wp:positionV relativeFrom="paragraph">
                  <wp:posOffset>3999992</wp:posOffset>
                </wp:positionV>
                <wp:extent cx="7417435" cy="4937760"/>
                <wp:effectExtent l="0" t="0" r="0" b="2540"/>
                <wp:wrapNone/>
                <wp:docPr id="1841831521" name="Text Box 9"/>
                <wp:cNvGraphicFramePr/>
                <a:graphic xmlns:a="http://schemas.openxmlformats.org/drawingml/2006/main">
                  <a:graphicData uri="http://schemas.microsoft.com/office/word/2010/wordprocessingShape">
                    <wps:wsp>
                      <wps:cNvSpPr txBox="1"/>
                      <wps:spPr>
                        <a:xfrm>
                          <a:off x="0" y="0"/>
                          <a:ext cx="7417435" cy="4937760"/>
                        </a:xfrm>
                        <a:prstGeom prst="rect">
                          <a:avLst/>
                        </a:prstGeom>
                        <a:solidFill>
                          <a:schemeClr val="lt1"/>
                        </a:solidFill>
                        <a:ln w="6350">
                          <a:noFill/>
                        </a:ln>
                      </wps:spPr>
                      <wps:txbx>
                        <w:txbxContent>
                          <w:p w14:paraId="782F68EA" w14:textId="77777777" w:rsidR="00E77088" w:rsidRPr="00E77088" w:rsidRDefault="00E77088" w:rsidP="00E77088">
                            <w:pPr>
                              <w:pStyle w:val="BodyText"/>
                              <w:spacing w:before="37" w:line="199" w:lineRule="auto"/>
                              <w:ind w:left="260" w:right="198"/>
                              <w:rPr>
                                <w:sz w:val="32"/>
                                <w:szCs w:val="32"/>
                              </w:rPr>
                            </w:pPr>
                            <w:r w:rsidRPr="00E77088">
                              <w:rPr>
                                <w:sz w:val="32"/>
                                <w:szCs w:val="32"/>
                              </w:rPr>
                              <w:t>Place new copy here. Lorem ipsum dolor sit amet, consectetur adipiscing nam elit.</w:t>
                            </w:r>
                          </w:p>
                          <w:p w14:paraId="4DD8D756" w14:textId="77777777" w:rsidR="00E77088" w:rsidRPr="00E77088" w:rsidRDefault="00E77088" w:rsidP="00E77088">
                            <w:pPr>
                              <w:pStyle w:val="BodyText"/>
                              <w:spacing w:before="7" w:line="213" w:lineRule="auto"/>
                              <w:ind w:left="259" w:right="198"/>
                              <w:rPr>
                                <w:sz w:val="32"/>
                                <w:szCs w:val="32"/>
                              </w:rPr>
                            </w:pPr>
                            <w:r w:rsidRPr="00E77088">
                              <w:rPr>
                                <w:sz w:val="32"/>
                                <w:szCs w:val="32"/>
                              </w:rPr>
                              <w:t xml:space="preserve">Aliquam </w:t>
                            </w:r>
                            <w:r w:rsidRPr="00E77088">
                              <w:rPr>
                                <w:spacing w:val="8"/>
                                <w:sz w:val="32"/>
                                <w:szCs w:val="32"/>
                              </w:rPr>
                              <w:t xml:space="preserve">sit </w:t>
                            </w:r>
                            <w:r w:rsidRPr="00E77088">
                              <w:rPr>
                                <w:spacing w:val="10"/>
                                <w:sz w:val="32"/>
                                <w:szCs w:val="32"/>
                              </w:rPr>
                              <w:t xml:space="preserve">amet </w:t>
                            </w:r>
                            <w:r w:rsidRPr="00E77088">
                              <w:rPr>
                                <w:spacing w:val="9"/>
                                <w:sz w:val="32"/>
                                <w:szCs w:val="32"/>
                              </w:rPr>
                              <w:t xml:space="preserve">arcu eros, </w:t>
                            </w:r>
                            <w:r w:rsidRPr="00E77088">
                              <w:rPr>
                                <w:spacing w:val="8"/>
                                <w:sz w:val="32"/>
                                <w:szCs w:val="32"/>
                              </w:rPr>
                              <w:t xml:space="preserve">sed </w:t>
                            </w:r>
                            <w:r w:rsidRPr="00E77088">
                              <w:rPr>
                                <w:spacing w:val="7"/>
                                <w:sz w:val="32"/>
                                <w:szCs w:val="32"/>
                              </w:rPr>
                              <w:t xml:space="preserve">mi </w:t>
                            </w:r>
                            <w:r w:rsidRPr="00E77088">
                              <w:rPr>
                                <w:spacing w:val="13"/>
                                <w:sz w:val="32"/>
                                <w:szCs w:val="32"/>
                              </w:rPr>
                              <w:t xml:space="preserve">nibh </w:t>
                            </w:r>
                            <w:r w:rsidRPr="00E77088">
                              <w:rPr>
                                <w:spacing w:val="11"/>
                                <w:sz w:val="32"/>
                                <w:szCs w:val="32"/>
                              </w:rPr>
                              <w:t xml:space="preserve">tempus ullamm, </w:t>
                            </w:r>
                            <w:r w:rsidRPr="00E77088">
                              <w:rPr>
                                <w:spacing w:val="9"/>
                                <w:sz w:val="32"/>
                                <w:szCs w:val="32"/>
                              </w:rPr>
                              <w:t xml:space="preserve">quis </w:t>
                            </w:r>
                            <w:r w:rsidRPr="00E77088">
                              <w:rPr>
                                <w:spacing w:val="12"/>
                                <w:sz w:val="32"/>
                                <w:szCs w:val="32"/>
                              </w:rPr>
                              <w:t>tincidunt</w:t>
                            </w:r>
                            <w:r w:rsidRPr="00E77088">
                              <w:rPr>
                                <w:spacing w:val="81"/>
                                <w:sz w:val="32"/>
                                <w:szCs w:val="32"/>
                              </w:rPr>
                              <w:t xml:space="preserve"> </w:t>
                            </w:r>
                            <w:r w:rsidRPr="00E77088">
                              <w:rPr>
                                <w:spacing w:val="14"/>
                                <w:sz w:val="32"/>
                                <w:szCs w:val="32"/>
                              </w:rPr>
                              <w:t>risus</w:t>
                            </w:r>
                          </w:p>
                          <w:p w14:paraId="12C9E186" w14:textId="77777777" w:rsidR="00E77088" w:rsidRPr="00E77088" w:rsidRDefault="00E77088" w:rsidP="00E77088">
                            <w:pPr>
                              <w:pStyle w:val="BodyText"/>
                              <w:spacing w:before="11" w:line="206" w:lineRule="auto"/>
                              <w:ind w:left="259" w:right="352"/>
                              <w:rPr>
                                <w:sz w:val="32"/>
                                <w:szCs w:val="32"/>
                              </w:rPr>
                            </w:pPr>
                            <w:r w:rsidRPr="00E77088">
                              <w:rPr>
                                <w:sz w:val="32"/>
                                <w:szCs w:val="32"/>
                              </w:rPr>
                              <w:t>fringilla eget. Duis id dictum mauris. Morbi congue faucibus elit quis et rutrum.</w:t>
                            </w:r>
                          </w:p>
                          <w:p w14:paraId="65DD9F01" w14:textId="77777777" w:rsidR="00E77088" w:rsidRPr="00E77088" w:rsidRDefault="00E77088" w:rsidP="00E77088">
                            <w:pPr>
                              <w:pStyle w:val="BodyText"/>
                              <w:spacing w:before="5"/>
                              <w:rPr>
                                <w:sz w:val="32"/>
                                <w:szCs w:val="32"/>
                              </w:rPr>
                            </w:pPr>
                          </w:p>
                          <w:p w14:paraId="0229D497" w14:textId="77777777" w:rsidR="00E77088" w:rsidRPr="00E77088" w:rsidRDefault="00E77088" w:rsidP="00E77088">
                            <w:pPr>
                              <w:pStyle w:val="BodyText"/>
                              <w:spacing w:before="1" w:line="199" w:lineRule="auto"/>
                              <w:ind w:left="259" w:right="82"/>
                              <w:rPr>
                                <w:sz w:val="32"/>
                                <w:szCs w:val="32"/>
                              </w:rPr>
                            </w:pPr>
                            <w:r w:rsidRPr="00E77088">
                              <w:rPr>
                                <w:sz w:val="32"/>
                                <w:szCs w:val="32"/>
                              </w:rPr>
                              <w:t>Ornare est imperdiet urna cursus sit amet iaculis erat sodales. Nullam vestibulum interdum vestibulum. Vestibulum tristique, nibh eget pellentesque pellentesque, elit dui convallis purus, sit amet semper eros metus eget nisl.</w:t>
                            </w:r>
                          </w:p>
                          <w:p w14:paraId="19CD5590" w14:textId="77777777" w:rsidR="00E77088" w:rsidRPr="00E77088" w:rsidRDefault="00E77088" w:rsidP="00E77088">
                            <w:pPr>
                              <w:pStyle w:val="BodyText"/>
                              <w:spacing w:before="10"/>
                              <w:rPr>
                                <w:sz w:val="32"/>
                                <w:szCs w:val="32"/>
                              </w:rPr>
                            </w:pPr>
                          </w:p>
                          <w:p w14:paraId="75582B56" w14:textId="77777777" w:rsidR="00E77088" w:rsidRPr="00E77088" w:rsidRDefault="00E77088" w:rsidP="00E77088">
                            <w:pPr>
                              <w:pStyle w:val="BodyText"/>
                              <w:spacing w:line="199" w:lineRule="auto"/>
                              <w:ind w:left="259" w:right="61"/>
                              <w:rPr>
                                <w:sz w:val="32"/>
                                <w:szCs w:val="32"/>
                              </w:rPr>
                            </w:pPr>
                            <w:r w:rsidRPr="00E77088">
                              <w:rPr>
                                <w:sz w:val="32"/>
                                <w:szCs w:val="32"/>
                              </w:rPr>
                              <w:t>Integer euismod luctus sodales. Mauris</w:t>
                            </w:r>
                            <w:r w:rsidRPr="00E77088">
                              <w:rPr>
                                <w:spacing w:val="-28"/>
                                <w:sz w:val="32"/>
                                <w:szCs w:val="32"/>
                              </w:rPr>
                              <w:t xml:space="preserve"> </w:t>
                            </w:r>
                            <w:r w:rsidRPr="00E77088">
                              <w:rPr>
                                <w:sz w:val="32"/>
                                <w:szCs w:val="32"/>
                              </w:rPr>
                              <w:t xml:space="preserve">con- dimentum turpis quis quam laoreet sit nam lacus vehicula. Nulla sed magna </w:t>
                            </w:r>
                            <w:r w:rsidRPr="00E77088">
                              <w:rPr>
                                <w:spacing w:val="-5"/>
                                <w:sz w:val="32"/>
                                <w:szCs w:val="32"/>
                              </w:rPr>
                              <w:t xml:space="preserve">tortor, </w:t>
                            </w:r>
                            <w:r w:rsidRPr="00E77088">
                              <w:rPr>
                                <w:sz w:val="32"/>
                                <w:szCs w:val="32"/>
                              </w:rPr>
                              <w:t xml:space="preserve">vitae hendrerit erat. Curabitur mi sem, mattis vel vulputate et, lobortis.Ornare est imperdiet urna cursus sit amet iaculis </w:t>
                            </w:r>
                            <w:r w:rsidRPr="00E77088">
                              <w:rPr>
                                <w:spacing w:val="-3"/>
                                <w:sz w:val="32"/>
                                <w:szCs w:val="32"/>
                              </w:rPr>
                              <w:t>erat</w:t>
                            </w:r>
                            <w:r w:rsidRPr="00E77088">
                              <w:rPr>
                                <w:spacing w:val="-16"/>
                                <w:sz w:val="32"/>
                                <w:szCs w:val="32"/>
                              </w:rPr>
                              <w:t xml:space="preserve"> </w:t>
                            </w:r>
                            <w:r w:rsidRPr="00E77088">
                              <w:rPr>
                                <w:sz w:val="32"/>
                                <w:szCs w:val="32"/>
                              </w:rPr>
                              <w:t>sodales.</w:t>
                            </w:r>
                          </w:p>
                          <w:p w14:paraId="528371A9" w14:textId="77777777" w:rsidR="00E77088" w:rsidRPr="00E77088" w:rsidRDefault="00E77088" w:rsidP="00E77088">
                            <w:pPr>
                              <w:pStyle w:val="BodyText"/>
                              <w:spacing w:before="6" w:line="199" w:lineRule="auto"/>
                              <w:ind w:left="259" w:right="20"/>
                              <w:rPr>
                                <w:sz w:val="32"/>
                                <w:szCs w:val="32"/>
                              </w:rPr>
                            </w:pPr>
                            <w:r w:rsidRPr="00E77088">
                              <w:rPr>
                                <w:sz w:val="32"/>
                                <w:szCs w:val="32"/>
                              </w:rPr>
                              <w:t xml:space="preserve">Nullam vestibulum interdum vestibulum. </w:t>
                            </w:r>
                            <w:r w:rsidRPr="00E77088">
                              <w:rPr>
                                <w:spacing w:val="-3"/>
                                <w:sz w:val="32"/>
                                <w:szCs w:val="32"/>
                              </w:rPr>
                              <w:t xml:space="preserve">Vestibulum </w:t>
                            </w:r>
                            <w:r w:rsidRPr="00E77088">
                              <w:rPr>
                                <w:sz w:val="32"/>
                                <w:szCs w:val="32"/>
                              </w:rPr>
                              <w:t>tristique, nibh eget pellentesque pellentesque, elit dui convallis purus,</w:t>
                            </w:r>
                            <w:r w:rsidRPr="00E77088">
                              <w:rPr>
                                <w:spacing w:val="-17"/>
                                <w:sz w:val="32"/>
                                <w:szCs w:val="32"/>
                              </w:rPr>
                              <w:t xml:space="preserve"> </w:t>
                            </w:r>
                            <w:r w:rsidRPr="00E77088">
                              <w:rPr>
                                <w:sz w:val="32"/>
                                <w:szCs w:val="32"/>
                              </w:rPr>
                              <w:t xml:space="preserve">sit </w:t>
                            </w:r>
                          </w:p>
                          <w:p w14:paraId="17AC3E22" w14:textId="77777777" w:rsidR="00E77088" w:rsidRPr="00E77088" w:rsidRDefault="00E77088" w:rsidP="00E77088">
                            <w:pPr>
                              <w:pStyle w:val="BodyText"/>
                              <w:spacing w:before="37" w:line="199" w:lineRule="auto"/>
                              <w:ind w:left="260" w:right="198"/>
                              <w:rPr>
                                <w:sz w:val="32"/>
                                <w:szCs w:val="32"/>
                              </w:rPr>
                            </w:pPr>
                            <w:r w:rsidRPr="00E77088">
                              <w:rPr>
                                <w:sz w:val="32"/>
                                <w:szCs w:val="32"/>
                              </w:rPr>
                              <w:t>Place new copy here. Lorem ipsum dolor sit amet, consectetur adipiscing nam elit.</w:t>
                            </w:r>
                          </w:p>
                          <w:p w14:paraId="45D85ABE" w14:textId="77777777" w:rsidR="00E77088" w:rsidRPr="00E77088" w:rsidRDefault="00E77088" w:rsidP="00E77088">
                            <w:pPr>
                              <w:pStyle w:val="BodyText"/>
                              <w:spacing w:before="7" w:line="213" w:lineRule="auto"/>
                              <w:ind w:left="259" w:right="198"/>
                              <w:rPr>
                                <w:sz w:val="32"/>
                                <w:szCs w:val="32"/>
                              </w:rPr>
                            </w:pPr>
                            <w:r w:rsidRPr="00E77088">
                              <w:rPr>
                                <w:sz w:val="32"/>
                                <w:szCs w:val="32"/>
                              </w:rPr>
                              <w:t xml:space="preserve">Aliquam </w:t>
                            </w:r>
                            <w:r w:rsidRPr="00E77088">
                              <w:rPr>
                                <w:spacing w:val="8"/>
                                <w:sz w:val="32"/>
                                <w:szCs w:val="32"/>
                              </w:rPr>
                              <w:t xml:space="preserve">sit </w:t>
                            </w:r>
                            <w:r w:rsidRPr="00E77088">
                              <w:rPr>
                                <w:spacing w:val="10"/>
                                <w:sz w:val="32"/>
                                <w:szCs w:val="32"/>
                              </w:rPr>
                              <w:t xml:space="preserve">amet </w:t>
                            </w:r>
                            <w:r w:rsidRPr="00E77088">
                              <w:rPr>
                                <w:spacing w:val="9"/>
                                <w:sz w:val="32"/>
                                <w:szCs w:val="32"/>
                              </w:rPr>
                              <w:t xml:space="preserve">arcu eros, </w:t>
                            </w:r>
                            <w:r w:rsidRPr="00E77088">
                              <w:rPr>
                                <w:spacing w:val="8"/>
                                <w:sz w:val="32"/>
                                <w:szCs w:val="32"/>
                              </w:rPr>
                              <w:t xml:space="preserve">sed </w:t>
                            </w:r>
                            <w:r w:rsidRPr="00E77088">
                              <w:rPr>
                                <w:spacing w:val="7"/>
                                <w:sz w:val="32"/>
                                <w:szCs w:val="32"/>
                              </w:rPr>
                              <w:t xml:space="preserve">mi </w:t>
                            </w:r>
                            <w:r w:rsidRPr="00E77088">
                              <w:rPr>
                                <w:spacing w:val="13"/>
                                <w:sz w:val="32"/>
                                <w:szCs w:val="32"/>
                              </w:rPr>
                              <w:t xml:space="preserve">nibh </w:t>
                            </w:r>
                            <w:r w:rsidRPr="00E77088">
                              <w:rPr>
                                <w:spacing w:val="11"/>
                                <w:sz w:val="32"/>
                                <w:szCs w:val="32"/>
                              </w:rPr>
                              <w:t xml:space="preserve">tempus ullamm, </w:t>
                            </w:r>
                            <w:r w:rsidRPr="00E77088">
                              <w:rPr>
                                <w:spacing w:val="9"/>
                                <w:sz w:val="32"/>
                                <w:szCs w:val="32"/>
                              </w:rPr>
                              <w:t xml:space="preserve">quis </w:t>
                            </w:r>
                            <w:r w:rsidRPr="00E77088">
                              <w:rPr>
                                <w:spacing w:val="12"/>
                                <w:sz w:val="32"/>
                                <w:szCs w:val="32"/>
                              </w:rPr>
                              <w:t>tincidunt</w:t>
                            </w:r>
                            <w:r w:rsidRPr="00E77088">
                              <w:rPr>
                                <w:spacing w:val="81"/>
                                <w:sz w:val="32"/>
                                <w:szCs w:val="32"/>
                              </w:rPr>
                              <w:t xml:space="preserve"> </w:t>
                            </w:r>
                            <w:r w:rsidRPr="00E77088">
                              <w:rPr>
                                <w:spacing w:val="14"/>
                                <w:sz w:val="32"/>
                                <w:szCs w:val="32"/>
                              </w:rPr>
                              <w:t>risus</w:t>
                            </w:r>
                          </w:p>
                          <w:p w14:paraId="181E144D" w14:textId="77777777" w:rsidR="00E77088" w:rsidRPr="00E77088" w:rsidRDefault="00E77088" w:rsidP="00E77088">
                            <w:pPr>
                              <w:pStyle w:val="BodyText"/>
                              <w:spacing w:before="11" w:line="206" w:lineRule="auto"/>
                              <w:ind w:left="259" w:right="352"/>
                              <w:rPr>
                                <w:sz w:val="32"/>
                                <w:szCs w:val="32"/>
                              </w:rPr>
                            </w:pPr>
                            <w:r w:rsidRPr="00E77088">
                              <w:rPr>
                                <w:sz w:val="32"/>
                                <w:szCs w:val="32"/>
                              </w:rPr>
                              <w:t>fringilla eget. Duis id dictum mauris. Morbi congue faucibus elit quis et rutrum.</w:t>
                            </w:r>
                          </w:p>
                          <w:p w14:paraId="54FD8951" w14:textId="77777777" w:rsidR="00E77088" w:rsidRPr="00E77088" w:rsidRDefault="00E77088" w:rsidP="00E77088">
                            <w:pPr>
                              <w:pStyle w:val="BodyText"/>
                              <w:spacing w:before="5"/>
                              <w:rPr>
                                <w:sz w:val="32"/>
                                <w:szCs w:val="32"/>
                              </w:rPr>
                            </w:pPr>
                          </w:p>
                          <w:p w14:paraId="1D89BCDF" w14:textId="77777777" w:rsidR="00E77088" w:rsidRPr="00E77088" w:rsidRDefault="00E77088" w:rsidP="00E77088">
                            <w:pPr>
                              <w:pStyle w:val="BodyText"/>
                              <w:spacing w:before="1" w:line="199" w:lineRule="auto"/>
                              <w:ind w:left="259" w:right="82"/>
                              <w:rPr>
                                <w:sz w:val="32"/>
                                <w:szCs w:val="32"/>
                              </w:rPr>
                            </w:pPr>
                            <w:r w:rsidRPr="00E77088">
                              <w:rPr>
                                <w:sz w:val="32"/>
                                <w:szCs w:val="32"/>
                              </w:rPr>
                              <w:t>Ornare est imperdiet urna cursus sit amet iaculis erat sodales. Nullam vestibulum interdum vestibulum. Vestibulum tristique, nibh eget pellentesque pellentesque, elit dui convallis purus, sit amet semper eros metus eget nisl.</w:t>
                            </w:r>
                          </w:p>
                          <w:p w14:paraId="481F85B0" w14:textId="77777777" w:rsidR="00E77088" w:rsidRPr="00E77088" w:rsidRDefault="00E77088" w:rsidP="00E77088">
                            <w:pPr>
                              <w:pStyle w:val="BodyText"/>
                              <w:spacing w:before="10"/>
                              <w:rPr>
                                <w:sz w:val="32"/>
                                <w:szCs w:val="32"/>
                              </w:rPr>
                            </w:pPr>
                          </w:p>
                          <w:p w14:paraId="7C588022" w14:textId="77777777" w:rsidR="00E77088" w:rsidRPr="00E77088" w:rsidRDefault="00E77088" w:rsidP="00E77088">
                            <w:pPr>
                              <w:pStyle w:val="BodyText"/>
                              <w:spacing w:line="199" w:lineRule="auto"/>
                              <w:ind w:left="259" w:right="61"/>
                            </w:pPr>
                            <w:r w:rsidRPr="00E77088">
                              <w:t>Integer euismod luctus sodales. Mauris</w:t>
                            </w:r>
                            <w:r w:rsidRPr="00E77088">
                              <w:rPr>
                                <w:spacing w:val="-28"/>
                              </w:rPr>
                              <w:t xml:space="preserve"> </w:t>
                            </w:r>
                            <w:r w:rsidRPr="00E77088">
                              <w:t xml:space="preserve">con- dimentum turpis quis quam laoreet sit nam lacus vehicula. Nulla sed magna </w:t>
                            </w:r>
                            <w:r w:rsidRPr="00E77088">
                              <w:rPr>
                                <w:spacing w:val="-5"/>
                              </w:rPr>
                              <w:t xml:space="preserve">tortor, </w:t>
                            </w:r>
                            <w:r w:rsidRPr="00E77088">
                              <w:t xml:space="preserve">vitae hendrerit erat. Curabitur mi sem, mattis vel vulputate et, lobortis.Ornare est imperdiet urna cursus sit amet iaculis </w:t>
                            </w:r>
                            <w:r w:rsidRPr="00E77088">
                              <w:rPr>
                                <w:spacing w:val="-3"/>
                              </w:rPr>
                              <w:t>erat</w:t>
                            </w:r>
                            <w:r w:rsidRPr="00E77088">
                              <w:rPr>
                                <w:spacing w:val="-16"/>
                              </w:rPr>
                              <w:t xml:space="preserve"> </w:t>
                            </w:r>
                            <w:r w:rsidRPr="00E77088">
                              <w:t>sodales.</w:t>
                            </w:r>
                          </w:p>
                          <w:p w14:paraId="6A389854" w14:textId="77777777" w:rsidR="00E77088" w:rsidRPr="00E77088" w:rsidRDefault="00E77088" w:rsidP="00E77088">
                            <w:pPr>
                              <w:pStyle w:val="BodyText"/>
                              <w:spacing w:before="6" w:line="199" w:lineRule="auto"/>
                              <w:ind w:left="259" w:right="20"/>
                            </w:pPr>
                            <w:r w:rsidRPr="00E77088">
                              <w:t xml:space="preserve">Nullam vestibulum interdum vestibulum. </w:t>
                            </w:r>
                            <w:r w:rsidRPr="00E77088">
                              <w:rPr>
                                <w:spacing w:val="-3"/>
                              </w:rPr>
                              <w:t xml:space="preserve">Vestibulum </w:t>
                            </w:r>
                            <w:r w:rsidRPr="00E77088">
                              <w:t>tristique, nibh eget pellentesque pellentesque, elit dui convallis purus,</w:t>
                            </w:r>
                            <w:r w:rsidRPr="00E77088">
                              <w:rPr>
                                <w:spacing w:val="-17"/>
                              </w:rPr>
                              <w:t xml:space="preserve"> </w:t>
                            </w:r>
                            <w:r w:rsidRPr="00E77088">
                              <w:t xml:space="preserve">sit </w:t>
                            </w:r>
                          </w:p>
                          <w:p w14:paraId="1838B1A6" w14:textId="77777777" w:rsidR="00E77088" w:rsidRPr="00E77088" w:rsidRDefault="00E77088" w:rsidP="00E77088">
                            <w:pPr>
                              <w:pStyle w:val="BodyText"/>
                              <w:spacing w:before="6" w:line="199" w:lineRule="auto"/>
                              <w:ind w:left="259" w:right="20"/>
                            </w:pPr>
                          </w:p>
                          <w:p w14:paraId="5203ECB1" w14:textId="77777777" w:rsidR="00E77088" w:rsidRPr="00E77088" w:rsidRDefault="00E770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D6E3774" id="_x0000_t202" coordsize="21600,21600" o:spt="202" path="m,l,21600r21600,l21600,xe">
                <v:stroke joinstyle="miter"/>
                <v:path gradientshapeok="t" o:connecttype="rect"/>
              </v:shapetype>
              <v:shape id="Text Box 9" o:spid="_x0000_s1026" type="#_x0000_t202" style="position:absolute;left:0;text-align:left;margin-left:-.7pt;margin-top:314.95pt;width:584.05pt;height:388.8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" fillcolor="white [3201]" stroked="f" strokeweight=".5pt">
                <v:textbox>
                  <w:txbxContent>
                    <w:p w14:paraId="782F68EA" w14:textId="77777777" w:rsidR="00E77088" w:rsidRPr="00E77088" w:rsidRDefault="00E77088" w:rsidP="00E77088">
                      <w:pPr>
                        <w:pStyle w:val="BodyText"/>
                        <w:spacing w:before="37" w:line="199" w:lineRule="auto"/>
                        <w:ind w:left="260" w:right="198"/>
                        <w:rPr>
                          <w:sz w:val="32"/>
                          <w:szCs w:val="32"/>
                        </w:rPr>
                      </w:pPr>
                      <w:r w:rsidRPr="00E77088">
                        <w:rPr>
                          <w:sz w:val="32"/>
                          <w:szCs w:val="32"/>
                        </w:rPr>
                        <w:t>Place new copy here. Lorem ipsum dolor sit amet, consectetur adipiscing nam elit.</w:t>
                      </w:r>
                    </w:p>
                    <w:p w14:paraId="4DD8D756" w14:textId="77777777" w:rsidR="00E77088" w:rsidRPr="00E77088" w:rsidRDefault="00E77088" w:rsidP="00E77088">
                      <w:pPr>
                        <w:pStyle w:val="BodyText"/>
                        <w:spacing w:before="7" w:line="213" w:lineRule="auto"/>
                        <w:ind w:left="259" w:right="198"/>
                        <w:rPr>
                          <w:sz w:val="32"/>
                          <w:szCs w:val="32"/>
                        </w:rPr>
                      </w:pPr>
                      <w:r w:rsidRPr="00E77088">
                        <w:rPr>
                          <w:sz w:val="32"/>
                          <w:szCs w:val="32"/>
                        </w:rPr>
                        <w:t xml:space="preserve">Aliquam </w:t>
                      </w:r>
                      <w:r w:rsidRPr="00E77088">
                        <w:rPr>
                          <w:spacing w:val="8"/>
                          <w:sz w:val="32"/>
                          <w:szCs w:val="32"/>
                        </w:rPr>
                        <w:t xml:space="preserve">sit </w:t>
                      </w:r>
                      <w:r w:rsidRPr="00E77088">
                        <w:rPr>
                          <w:spacing w:val="10"/>
                          <w:sz w:val="32"/>
                          <w:szCs w:val="32"/>
                        </w:rPr>
                        <w:t xml:space="preserve">amet </w:t>
                      </w:r>
                      <w:r w:rsidRPr="00E77088">
                        <w:rPr>
                          <w:spacing w:val="9"/>
                          <w:sz w:val="32"/>
                          <w:szCs w:val="32"/>
                        </w:rPr>
                        <w:t xml:space="preserve">arcu eros, </w:t>
                      </w:r>
                      <w:r w:rsidRPr="00E77088">
                        <w:rPr>
                          <w:spacing w:val="8"/>
                          <w:sz w:val="32"/>
                          <w:szCs w:val="32"/>
                        </w:rPr>
                        <w:t xml:space="preserve">sed </w:t>
                      </w:r>
                      <w:r w:rsidRPr="00E77088">
                        <w:rPr>
                          <w:spacing w:val="7"/>
                          <w:sz w:val="32"/>
                          <w:szCs w:val="32"/>
                        </w:rPr>
                        <w:t xml:space="preserve">mi </w:t>
                      </w:r>
                      <w:r w:rsidRPr="00E77088">
                        <w:rPr>
                          <w:spacing w:val="13"/>
                          <w:sz w:val="32"/>
                          <w:szCs w:val="32"/>
                        </w:rPr>
                        <w:t xml:space="preserve">nibh </w:t>
                      </w:r>
                      <w:r w:rsidRPr="00E77088">
                        <w:rPr>
                          <w:spacing w:val="11"/>
                          <w:sz w:val="32"/>
                          <w:szCs w:val="32"/>
                        </w:rPr>
                        <w:t xml:space="preserve">tempus ullamm, </w:t>
                      </w:r>
                      <w:r w:rsidRPr="00E77088">
                        <w:rPr>
                          <w:spacing w:val="9"/>
                          <w:sz w:val="32"/>
                          <w:szCs w:val="32"/>
                        </w:rPr>
                        <w:t xml:space="preserve">quis </w:t>
                      </w:r>
                      <w:r w:rsidRPr="00E77088">
                        <w:rPr>
                          <w:spacing w:val="12"/>
                          <w:sz w:val="32"/>
                          <w:szCs w:val="32"/>
                        </w:rPr>
                        <w:t>tincidunt</w:t>
                      </w:r>
                      <w:r w:rsidRPr="00E77088">
                        <w:rPr>
                          <w:spacing w:val="81"/>
                          <w:sz w:val="32"/>
                          <w:szCs w:val="32"/>
                        </w:rPr>
                        <w:t xml:space="preserve"> </w:t>
                      </w:r>
                      <w:r w:rsidRPr="00E77088">
                        <w:rPr>
                          <w:spacing w:val="14"/>
                          <w:sz w:val="32"/>
                          <w:szCs w:val="32"/>
                        </w:rPr>
                        <w:t>risus</w:t>
                      </w:r>
                    </w:p>
                    <w:p w14:paraId="12C9E186" w14:textId="77777777" w:rsidR="00E77088" w:rsidRPr="00E77088" w:rsidRDefault="00E77088" w:rsidP="00E77088">
                      <w:pPr>
                        <w:pStyle w:val="BodyText"/>
                        <w:spacing w:before="11" w:line="206" w:lineRule="auto"/>
                        <w:ind w:left="259" w:right="352"/>
                        <w:rPr>
                          <w:sz w:val="32"/>
                          <w:szCs w:val="32"/>
                        </w:rPr>
                      </w:pPr>
                      <w:r w:rsidRPr="00E77088">
                        <w:rPr>
                          <w:sz w:val="32"/>
                          <w:szCs w:val="32"/>
                        </w:rPr>
                        <w:t>fringilla eget. Duis id dictum mauris. Morbi congue faucibus elit quis et rutrum.</w:t>
                      </w:r>
                    </w:p>
                    <w:p w14:paraId="65DD9F01" w14:textId="77777777" w:rsidR="00E77088" w:rsidRPr="00E77088" w:rsidRDefault="00E77088" w:rsidP="00E77088">
                      <w:pPr>
                        <w:pStyle w:val="BodyText"/>
                        <w:spacing w:before="5"/>
                        <w:rPr>
                          <w:sz w:val="32"/>
                          <w:szCs w:val="32"/>
                        </w:rPr>
                      </w:pPr>
                    </w:p>
                    <w:p w14:paraId="0229D497" w14:textId="77777777" w:rsidR="00E77088" w:rsidRPr="00E77088" w:rsidRDefault="00E77088" w:rsidP="00E77088">
                      <w:pPr>
                        <w:pStyle w:val="BodyText"/>
                        <w:spacing w:before="1" w:line="199" w:lineRule="auto"/>
                        <w:ind w:left="259" w:right="82"/>
                        <w:rPr>
                          <w:sz w:val="32"/>
                          <w:szCs w:val="32"/>
                        </w:rPr>
                      </w:pPr>
                      <w:r w:rsidRPr="00E77088">
                        <w:rPr>
                          <w:sz w:val="32"/>
                          <w:szCs w:val="32"/>
                        </w:rPr>
                        <w:t>Ornare est imperdiet urna cursus sit amet iaculis erat sodales. Nullam vestibulum interdum vestibulum. Vestibulum tristique, nibh eget pellentesque pellentesque, elit dui convallis purus, sit amet semper eros metus eget nisl.</w:t>
                      </w:r>
                    </w:p>
                    <w:p w14:paraId="19CD5590" w14:textId="77777777" w:rsidR="00E77088" w:rsidRPr="00E77088" w:rsidRDefault="00E77088" w:rsidP="00E77088">
                      <w:pPr>
                        <w:pStyle w:val="BodyText"/>
                        <w:spacing w:before="10"/>
                        <w:rPr>
                          <w:sz w:val="32"/>
                          <w:szCs w:val="32"/>
                        </w:rPr>
                      </w:pPr>
                    </w:p>
                    <w:p w14:paraId="75582B56" w14:textId="77777777" w:rsidR="00E77088" w:rsidRPr="00E77088" w:rsidRDefault="00E77088" w:rsidP="00E77088">
                      <w:pPr>
                        <w:pStyle w:val="BodyText"/>
                        <w:spacing w:line="199" w:lineRule="auto"/>
                        <w:ind w:left="259" w:right="61"/>
                        <w:rPr>
                          <w:sz w:val="32"/>
                          <w:szCs w:val="32"/>
                        </w:rPr>
                      </w:pPr>
                      <w:r w:rsidRPr="00E77088">
                        <w:rPr>
                          <w:sz w:val="32"/>
                          <w:szCs w:val="32"/>
                        </w:rPr>
                        <w:t>Integer euismod luctus sodales. Mauris</w:t>
                      </w:r>
                      <w:r w:rsidRPr="00E77088">
                        <w:rPr>
                          <w:spacing w:val="-28"/>
                          <w:sz w:val="32"/>
                          <w:szCs w:val="32"/>
                        </w:rPr>
                        <w:t xml:space="preserve"> </w:t>
                      </w:r>
                      <w:r w:rsidRPr="00E77088">
                        <w:rPr>
                          <w:sz w:val="32"/>
                          <w:szCs w:val="32"/>
                        </w:rPr>
                        <w:t xml:space="preserve">con- dimentum turpis quis quam laoreet sit nam lacus vehicula. Nulla sed magna </w:t>
                      </w:r>
                      <w:r w:rsidRPr="00E77088">
                        <w:rPr>
                          <w:spacing w:val="-5"/>
                          <w:sz w:val="32"/>
                          <w:szCs w:val="32"/>
                        </w:rPr>
                        <w:t xml:space="preserve">tortor, </w:t>
                      </w:r>
                      <w:r w:rsidRPr="00E77088">
                        <w:rPr>
                          <w:sz w:val="32"/>
                          <w:szCs w:val="32"/>
                        </w:rPr>
                        <w:t xml:space="preserve">vitae hendrerit erat. Curabitur mi sem, mattis vel vulputate et, lobortis.Ornare est imperdiet urna cursus sit amet iaculis </w:t>
                      </w:r>
                      <w:r w:rsidRPr="00E77088">
                        <w:rPr>
                          <w:spacing w:val="-3"/>
                          <w:sz w:val="32"/>
                          <w:szCs w:val="32"/>
                        </w:rPr>
                        <w:t>erat</w:t>
                      </w:r>
                      <w:r w:rsidRPr="00E77088">
                        <w:rPr>
                          <w:spacing w:val="-16"/>
                          <w:sz w:val="32"/>
                          <w:szCs w:val="32"/>
                        </w:rPr>
                        <w:t xml:space="preserve"> </w:t>
                      </w:r>
                      <w:r w:rsidRPr="00E77088">
                        <w:rPr>
                          <w:sz w:val="32"/>
                          <w:szCs w:val="32"/>
                        </w:rPr>
                        <w:t>sodales.</w:t>
                      </w:r>
                    </w:p>
                    <w:p w14:paraId="528371A9" w14:textId="77777777" w:rsidR="00E77088" w:rsidRPr="00E77088" w:rsidRDefault="00E77088" w:rsidP="00E77088">
                      <w:pPr>
                        <w:pStyle w:val="BodyText"/>
                        <w:spacing w:before="6" w:line="199" w:lineRule="auto"/>
                        <w:ind w:left="259" w:right="20"/>
                        <w:rPr>
                          <w:sz w:val="32"/>
                          <w:szCs w:val="32"/>
                        </w:rPr>
                      </w:pPr>
                      <w:r w:rsidRPr="00E77088">
                        <w:rPr>
                          <w:sz w:val="32"/>
                          <w:szCs w:val="32"/>
                        </w:rPr>
                        <w:t xml:space="preserve">Nullam vestibulum interdum vestibulum. </w:t>
                      </w:r>
                      <w:r w:rsidRPr="00E77088">
                        <w:rPr>
                          <w:spacing w:val="-3"/>
                          <w:sz w:val="32"/>
                          <w:szCs w:val="32"/>
                        </w:rPr>
                        <w:t xml:space="preserve">Vestibulum </w:t>
                      </w:r>
                      <w:r w:rsidRPr="00E77088">
                        <w:rPr>
                          <w:sz w:val="32"/>
                          <w:szCs w:val="32"/>
                        </w:rPr>
                        <w:t>tristique, nibh eget pellentesque pellentesque, elit dui convallis purus,</w:t>
                      </w:r>
                      <w:r w:rsidRPr="00E77088">
                        <w:rPr>
                          <w:spacing w:val="-17"/>
                          <w:sz w:val="32"/>
                          <w:szCs w:val="32"/>
                        </w:rPr>
                        <w:t xml:space="preserve"> </w:t>
                      </w:r>
                      <w:r w:rsidRPr="00E77088">
                        <w:rPr>
                          <w:sz w:val="32"/>
                          <w:szCs w:val="32"/>
                        </w:rPr>
                        <w:t xml:space="preserve">sit </w:t>
                      </w:r>
                    </w:p>
                    <w:p w14:paraId="17AC3E22" w14:textId="77777777" w:rsidR="00E77088" w:rsidRPr="00E77088" w:rsidRDefault="00E77088" w:rsidP="00E77088">
                      <w:pPr>
                        <w:pStyle w:val="BodyText"/>
                        <w:spacing w:before="37" w:line="199" w:lineRule="auto"/>
                        <w:ind w:left="260" w:right="198"/>
                        <w:rPr>
                          <w:sz w:val="32"/>
                          <w:szCs w:val="32"/>
                        </w:rPr>
                      </w:pPr>
                      <w:r w:rsidRPr="00E77088">
                        <w:rPr>
                          <w:sz w:val="32"/>
                          <w:szCs w:val="32"/>
                        </w:rPr>
                        <w:t>Place new copy here. Lorem ipsum dolor sit amet, consectetur adipiscing nam elit.</w:t>
                      </w:r>
                    </w:p>
                    <w:p w14:paraId="45D85ABE" w14:textId="77777777" w:rsidR="00E77088" w:rsidRPr="00E77088" w:rsidRDefault="00E77088" w:rsidP="00E77088">
                      <w:pPr>
                        <w:pStyle w:val="BodyText"/>
                        <w:spacing w:before="7" w:line="213" w:lineRule="auto"/>
                        <w:ind w:left="259" w:right="198"/>
                        <w:rPr>
                          <w:sz w:val="32"/>
                          <w:szCs w:val="32"/>
                        </w:rPr>
                      </w:pPr>
                      <w:r w:rsidRPr="00E77088">
                        <w:rPr>
                          <w:sz w:val="32"/>
                          <w:szCs w:val="32"/>
                        </w:rPr>
                        <w:t xml:space="preserve">Aliquam </w:t>
                      </w:r>
                      <w:r w:rsidRPr="00E77088">
                        <w:rPr>
                          <w:spacing w:val="8"/>
                          <w:sz w:val="32"/>
                          <w:szCs w:val="32"/>
                        </w:rPr>
                        <w:t xml:space="preserve">sit </w:t>
                      </w:r>
                      <w:r w:rsidRPr="00E77088">
                        <w:rPr>
                          <w:spacing w:val="10"/>
                          <w:sz w:val="32"/>
                          <w:szCs w:val="32"/>
                        </w:rPr>
                        <w:t xml:space="preserve">amet </w:t>
                      </w:r>
                      <w:r w:rsidRPr="00E77088">
                        <w:rPr>
                          <w:spacing w:val="9"/>
                          <w:sz w:val="32"/>
                          <w:szCs w:val="32"/>
                        </w:rPr>
                        <w:t xml:space="preserve">arcu eros, </w:t>
                      </w:r>
                      <w:r w:rsidRPr="00E77088">
                        <w:rPr>
                          <w:spacing w:val="8"/>
                          <w:sz w:val="32"/>
                          <w:szCs w:val="32"/>
                        </w:rPr>
                        <w:t xml:space="preserve">sed </w:t>
                      </w:r>
                      <w:r w:rsidRPr="00E77088">
                        <w:rPr>
                          <w:spacing w:val="7"/>
                          <w:sz w:val="32"/>
                          <w:szCs w:val="32"/>
                        </w:rPr>
                        <w:t xml:space="preserve">mi </w:t>
                      </w:r>
                      <w:r w:rsidRPr="00E77088">
                        <w:rPr>
                          <w:spacing w:val="13"/>
                          <w:sz w:val="32"/>
                          <w:szCs w:val="32"/>
                        </w:rPr>
                        <w:t xml:space="preserve">nibh </w:t>
                      </w:r>
                      <w:r w:rsidRPr="00E77088">
                        <w:rPr>
                          <w:spacing w:val="11"/>
                          <w:sz w:val="32"/>
                          <w:szCs w:val="32"/>
                        </w:rPr>
                        <w:t xml:space="preserve">tempus ullamm, </w:t>
                      </w:r>
                      <w:r w:rsidRPr="00E77088">
                        <w:rPr>
                          <w:spacing w:val="9"/>
                          <w:sz w:val="32"/>
                          <w:szCs w:val="32"/>
                        </w:rPr>
                        <w:t xml:space="preserve">quis </w:t>
                      </w:r>
                      <w:r w:rsidRPr="00E77088">
                        <w:rPr>
                          <w:spacing w:val="12"/>
                          <w:sz w:val="32"/>
                          <w:szCs w:val="32"/>
                        </w:rPr>
                        <w:t>tincidunt</w:t>
                      </w:r>
                      <w:r w:rsidRPr="00E77088">
                        <w:rPr>
                          <w:spacing w:val="81"/>
                          <w:sz w:val="32"/>
                          <w:szCs w:val="32"/>
                        </w:rPr>
                        <w:t xml:space="preserve"> </w:t>
                      </w:r>
                      <w:r w:rsidRPr="00E77088">
                        <w:rPr>
                          <w:spacing w:val="14"/>
                          <w:sz w:val="32"/>
                          <w:szCs w:val="32"/>
                        </w:rPr>
                        <w:t>risus</w:t>
                      </w:r>
                    </w:p>
                    <w:p w14:paraId="181E144D" w14:textId="77777777" w:rsidR="00E77088" w:rsidRPr="00E77088" w:rsidRDefault="00E77088" w:rsidP="00E77088">
                      <w:pPr>
                        <w:pStyle w:val="BodyText"/>
                        <w:spacing w:before="11" w:line="206" w:lineRule="auto"/>
                        <w:ind w:left="259" w:right="352"/>
                        <w:rPr>
                          <w:sz w:val="32"/>
                          <w:szCs w:val="32"/>
                        </w:rPr>
                      </w:pPr>
                      <w:r w:rsidRPr="00E77088">
                        <w:rPr>
                          <w:sz w:val="32"/>
                          <w:szCs w:val="32"/>
                        </w:rPr>
                        <w:t>fringilla eget. Duis id dictum mauris. Morbi congue faucibus elit quis et rutrum.</w:t>
                      </w:r>
                    </w:p>
                    <w:p w14:paraId="54FD8951" w14:textId="77777777" w:rsidR="00E77088" w:rsidRPr="00E77088" w:rsidRDefault="00E77088" w:rsidP="00E77088">
                      <w:pPr>
                        <w:pStyle w:val="BodyText"/>
                        <w:spacing w:before="5"/>
                        <w:rPr>
                          <w:sz w:val="32"/>
                          <w:szCs w:val="32"/>
                        </w:rPr>
                      </w:pPr>
                    </w:p>
                    <w:p w14:paraId="1D89BCDF" w14:textId="77777777" w:rsidR="00E77088" w:rsidRPr="00E77088" w:rsidRDefault="00E77088" w:rsidP="00E77088">
                      <w:pPr>
                        <w:pStyle w:val="BodyText"/>
                        <w:spacing w:before="1" w:line="199" w:lineRule="auto"/>
                        <w:ind w:left="259" w:right="82"/>
                        <w:rPr>
                          <w:sz w:val="32"/>
                          <w:szCs w:val="32"/>
                        </w:rPr>
                      </w:pPr>
                      <w:r w:rsidRPr="00E77088">
                        <w:rPr>
                          <w:sz w:val="32"/>
                          <w:szCs w:val="32"/>
                        </w:rPr>
                        <w:t>Ornare est imperdiet urna cursus sit amet iaculis erat sodales. Nullam vestibulum interdum vestibulum. Vestibulum tristique, nibh eget pellentesque pellentesque, elit dui convallis purus, sit amet semper eros metus eget nisl.</w:t>
                      </w:r>
                    </w:p>
                    <w:p w14:paraId="481F85B0" w14:textId="77777777" w:rsidR="00E77088" w:rsidRPr="00E77088" w:rsidRDefault="00E77088" w:rsidP="00E77088">
                      <w:pPr>
                        <w:pStyle w:val="BodyText"/>
                        <w:spacing w:before="10"/>
                        <w:rPr>
                          <w:sz w:val="32"/>
                          <w:szCs w:val="32"/>
                        </w:rPr>
                      </w:pPr>
                    </w:p>
                    <w:p w14:paraId="7C588022" w14:textId="77777777" w:rsidR="00E77088" w:rsidRPr="00E77088" w:rsidRDefault="00E77088" w:rsidP="00E77088">
                      <w:pPr>
                        <w:pStyle w:val="BodyText"/>
                        <w:spacing w:line="199" w:lineRule="auto"/>
                        <w:ind w:left="259" w:right="61"/>
                      </w:pPr>
                      <w:r w:rsidRPr="00E77088">
                        <w:t>Integer euismod luctus sodales. Mauris</w:t>
                      </w:r>
                      <w:r w:rsidRPr="00E77088">
                        <w:rPr>
                          <w:spacing w:val="-28"/>
                        </w:rPr>
                        <w:t xml:space="preserve"> </w:t>
                      </w:r>
                      <w:r w:rsidRPr="00E77088">
                        <w:t xml:space="preserve">con- dimentum turpis quis quam laoreet sit nam lacus vehicula. Nulla sed magna </w:t>
                      </w:r>
                      <w:r w:rsidRPr="00E77088">
                        <w:rPr>
                          <w:spacing w:val="-5"/>
                        </w:rPr>
                        <w:t xml:space="preserve">tortor, </w:t>
                      </w:r>
                      <w:r w:rsidRPr="00E77088">
                        <w:t xml:space="preserve">vitae hendrerit erat. Curabitur mi sem, mattis vel vulputate et, lobortis.Ornare est imperdiet urna cursus sit amet iaculis </w:t>
                      </w:r>
                      <w:r w:rsidRPr="00E77088">
                        <w:rPr>
                          <w:spacing w:val="-3"/>
                        </w:rPr>
                        <w:t>erat</w:t>
                      </w:r>
                      <w:r w:rsidRPr="00E77088">
                        <w:rPr>
                          <w:spacing w:val="-16"/>
                        </w:rPr>
                        <w:t xml:space="preserve"> </w:t>
                      </w:r>
                      <w:r w:rsidRPr="00E77088">
                        <w:t>sodales.</w:t>
                      </w:r>
                    </w:p>
                    <w:p w14:paraId="6A389854" w14:textId="77777777" w:rsidR="00E77088" w:rsidRPr="00E77088" w:rsidRDefault="00E77088" w:rsidP="00E77088">
                      <w:pPr>
                        <w:pStyle w:val="BodyText"/>
                        <w:spacing w:before="6" w:line="199" w:lineRule="auto"/>
                        <w:ind w:left="259" w:right="20"/>
                      </w:pPr>
                      <w:r w:rsidRPr="00E77088">
                        <w:t xml:space="preserve">Nullam vestibulum interdum vestibulum. </w:t>
                      </w:r>
                      <w:r w:rsidRPr="00E77088">
                        <w:rPr>
                          <w:spacing w:val="-3"/>
                        </w:rPr>
                        <w:t xml:space="preserve">Vestibulum </w:t>
                      </w:r>
                      <w:r w:rsidRPr="00E77088">
                        <w:t>tristique, nibh eget pellentesque pellentesque, elit dui convallis purus,</w:t>
                      </w:r>
                      <w:r w:rsidRPr="00E77088">
                        <w:rPr>
                          <w:spacing w:val="-17"/>
                        </w:rPr>
                        <w:t xml:space="preserve"> </w:t>
                      </w:r>
                      <w:r w:rsidRPr="00E77088">
                        <w:t xml:space="preserve">sit </w:t>
                      </w:r>
                    </w:p>
                    <w:p w14:paraId="1838B1A6" w14:textId="77777777" w:rsidR="00E77088" w:rsidRPr="00E77088" w:rsidRDefault="00E77088" w:rsidP="00E77088">
                      <w:pPr>
                        <w:pStyle w:val="BodyText"/>
                        <w:spacing w:before="6" w:line="199" w:lineRule="auto"/>
                        <w:ind w:left="259" w:right="20"/>
                      </w:pPr>
                    </w:p>
                    <w:p w14:paraId="5203ECB1" w14:textId="77777777" w:rsidR="00E77088" w:rsidRPr="00E77088" w:rsidRDefault="00E77088"/>
                  </w:txbxContent>
                </v:textbox>
              </v:shape>
            </w:pict>
          </mc:Fallback>
        </mc:AlternateContent>
      </w:r>
      <w:r w:rsidR="009409AA">
        <w:br w:type="column"/>
      </w:r>
    </w:p>
    <w:p w14:paraId="79F95D1F" w14:textId="77777777" w:rsidR="00C07922" w:rsidRDefault="00C07922">
      <w:pPr>
        <w:pStyle w:val="BodyText"/>
        <w:spacing w:line="199" w:lineRule="auto"/>
        <w:ind w:left="260" w:right="217"/>
      </w:pPr>
    </w:p>
    <w:sectPr w:rsidR="00C07922">
      <w:type w:val="continuous"/>
      <w:pgSz w:w="15840" w:h="24480"/>
      <w:pgMar w:top="900" w:right="2260" w:bottom="280" w:left="2260" w:header="720" w:footer="720" w:gutter="0"/>
      <w:cols w:num="2" w:space="720" w:equalWidth="0">
        <w:col w:w="5329" w:space="431"/>
        <w:col w:w="55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F766" w14:textId="77777777" w:rsidR="00290C6F" w:rsidRDefault="00290C6F" w:rsidP="00320834">
      <w:r>
        <w:separator/>
      </w:r>
    </w:p>
  </w:endnote>
  <w:endnote w:type="continuationSeparator" w:id="0">
    <w:p w14:paraId="4A2D755D" w14:textId="77777777" w:rsidR="00290C6F" w:rsidRDefault="00290C6F" w:rsidP="0032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notTrueType/>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58CD5" w14:textId="77777777" w:rsidR="00D42C52" w:rsidRDefault="00D42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3E04" w14:textId="77777777" w:rsidR="00320834" w:rsidRDefault="00320834">
    <w:pPr>
      <w:pStyle w:val="Footer"/>
    </w:pPr>
    <w:r>
      <w:rPr>
        <w:noProof/>
      </w:rPr>
      <w:drawing>
        <wp:anchor distT="0" distB="0" distL="114300" distR="114300" simplePos="0" relativeHeight="251658240" behindDoc="1" locked="0" layoutInCell="1" allowOverlap="1" wp14:anchorId="78B7072F" wp14:editId="14F630B9">
          <wp:simplePos x="0" y="0"/>
          <wp:positionH relativeFrom="column">
            <wp:posOffset>-1473200</wp:posOffset>
          </wp:positionH>
          <wp:positionV relativeFrom="page">
            <wp:posOffset>13075920</wp:posOffset>
          </wp:positionV>
          <wp:extent cx="10131552" cy="2468880"/>
          <wp:effectExtent l="0" t="0" r="3175" b="0"/>
          <wp:wrapNone/>
          <wp:docPr id="720526429" name="Picture 6" descr="Purple gradient background with white and yellow U W Medicine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526429" name="Picture 6" descr="Purple gradient background with white and yellow U W Medicine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131552" cy="246888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CCBD" w14:textId="77777777" w:rsidR="00D42C52" w:rsidRDefault="00D42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EC84" w14:textId="77777777" w:rsidR="00290C6F" w:rsidRDefault="00290C6F" w:rsidP="00320834">
      <w:r>
        <w:separator/>
      </w:r>
    </w:p>
  </w:footnote>
  <w:footnote w:type="continuationSeparator" w:id="0">
    <w:p w14:paraId="67C3CA3D" w14:textId="77777777" w:rsidR="00290C6F" w:rsidRDefault="00290C6F" w:rsidP="0032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2D11C" w14:textId="77777777" w:rsidR="00D42C52" w:rsidRDefault="00D42C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99C3" w14:textId="77777777" w:rsidR="00D42C52" w:rsidRDefault="00D42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858F2" w14:textId="77777777" w:rsidR="00D42C52" w:rsidRDefault="00D42C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69"/>
    <w:rsid w:val="00161F40"/>
    <w:rsid w:val="00255669"/>
    <w:rsid w:val="00290C6F"/>
    <w:rsid w:val="00320834"/>
    <w:rsid w:val="005C0B88"/>
    <w:rsid w:val="00817F39"/>
    <w:rsid w:val="008F4EF5"/>
    <w:rsid w:val="009409AA"/>
    <w:rsid w:val="00A166DD"/>
    <w:rsid w:val="00C07922"/>
    <w:rsid w:val="00C535AE"/>
    <w:rsid w:val="00D42C52"/>
    <w:rsid w:val="00DD769D"/>
    <w:rsid w:val="00E075D5"/>
    <w:rsid w:val="00E53729"/>
    <w:rsid w:val="00E5458E"/>
    <w:rsid w:val="00E77088"/>
    <w:rsid w:val="00FA283D"/>
    <w:rsid w:val="00FC68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50DA5"/>
  <w15:docId w15:val="{423C88C8-8B16-CC43-AC7C-77BDD840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cs="Calibri"/>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20834"/>
    <w:pPr>
      <w:tabs>
        <w:tab w:val="center" w:pos="4680"/>
        <w:tab w:val="right" w:pos="9360"/>
      </w:tabs>
    </w:pPr>
  </w:style>
  <w:style w:type="character" w:customStyle="1" w:styleId="HeaderChar">
    <w:name w:val="Header Char"/>
    <w:basedOn w:val="DefaultParagraphFont"/>
    <w:link w:val="Header"/>
    <w:uiPriority w:val="99"/>
    <w:rsid w:val="00320834"/>
    <w:rPr>
      <w:rFonts w:cs="Calibri"/>
      <w:sz w:val="22"/>
      <w:szCs w:val="22"/>
      <w:lang w:bidi="en-US"/>
    </w:rPr>
  </w:style>
  <w:style w:type="paragraph" w:styleId="Footer">
    <w:name w:val="footer"/>
    <w:basedOn w:val="Normal"/>
    <w:link w:val="FooterChar"/>
    <w:uiPriority w:val="99"/>
    <w:unhideWhenUsed/>
    <w:rsid w:val="00320834"/>
    <w:pPr>
      <w:tabs>
        <w:tab w:val="center" w:pos="4680"/>
        <w:tab w:val="right" w:pos="9360"/>
      </w:tabs>
    </w:pPr>
  </w:style>
  <w:style w:type="character" w:customStyle="1" w:styleId="FooterChar">
    <w:name w:val="Footer Char"/>
    <w:basedOn w:val="DefaultParagraphFont"/>
    <w:link w:val="Footer"/>
    <w:uiPriority w:val="99"/>
    <w:rsid w:val="00320834"/>
    <w:rPr>
      <w:rFonts w:cs="Calibr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annahonc/Desktop/UW/Templates/Poster%202/UWMedicine-poster-11x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68E43A40A2BA40AEABDDB9AFE3E99D" ma:contentTypeVersion="26" ma:contentTypeDescription="Create a new document." ma:contentTypeScope="" ma:versionID="bd4b0fdecbbaffb7bb0b3b0d87751375">
  <xsd:schema xmlns:xsd="http://www.w3.org/2001/XMLSchema" xmlns:xs="http://www.w3.org/2001/XMLSchema" xmlns:p="http://schemas.microsoft.com/office/2006/metadata/properties" xmlns:ns2="f507a989-ea40-4fbb-92cc-4fcdc2b9b760" xmlns:ns3="7d13aed7-39ef-45c7-8eed-5924a7b36947" xmlns:ns4="ab06a5aa-8e31-4bdb-9b13-38c58a92ec8a" targetNamespace="http://schemas.microsoft.com/office/2006/metadata/properties" ma:root="true" ma:fieldsID="5f41e5fa3bdf03de83d51ab13b4de70a" ns2:_="" ns3:_="" ns4:_="">
    <xsd:import namespace="f507a989-ea40-4fbb-92cc-4fcdc2b9b760"/>
    <xsd:import namespace="7d13aed7-39ef-45c7-8eed-5924a7b36947"/>
    <xsd:import namespace="ab06a5aa-8e31-4bdb-9b13-38c58a92ec8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SearchProperties" minOccurs="0"/>
                <xsd:element ref="ns3:MediaServiceObjectDetectorVersions" minOccurs="0"/>
                <xsd:element ref="ns3:Include" minOccurs="0"/>
                <xsd:element ref="ns3:MediaServiceBillingMetadata" minOccurs="0"/>
                <xsd:element ref="ns3:Purpose" minOccurs="0"/>
                <xsd:element ref="ns3:Example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7a989-ea40-4fbb-92cc-4fcdc2b9b7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13aed7-39ef-45c7-8eed-5924a7b369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clude" ma:index="25" nillable="true" ma:displayName="Include " ma:format="Dropdown" ma:internalName="Include">
      <xsd:simpleType>
        <xsd:restriction base="dms:Choice">
          <xsd:enumeration value="Choice 1"/>
          <xsd:enumeration value="Choice 2"/>
          <xsd:enumeration value="Choice 3"/>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Purpose" ma:index="27" nillable="true" ma:displayName="Purpose" ma:format="Dropdown" ma:internalName="Purpose">
      <xsd:simpleType>
        <xsd:restriction base="dms:Text">
          <xsd:maxLength value="255"/>
        </xsd:restriction>
      </xsd:simpleType>
    </xsd:element>
    <xsd:element name="ExampleFiles" ma:index="28" nillable="true" ma:displayName="Example Files" ma:format="Dropdown" ma:internalName="ExampleFil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f1329d-6882-4b31-9625-72589e3b254f}" ma:internalName="TaxCatchAll" ma:showField="CatchAllData" ma:web="f507a989-ea40-4fbb-92cc-4fcdc2b9b7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13aed7-39ef-45c7-8eed-5924a7b36947">
      <Terms xmlns="http://schemas.microsoft.com/office/infopath/2007/PartnerControls"/>
    </lcf76f155ced4ddcb4097134ff3c332f>
    <ExampleFiles xmlns="7d13aed7-39ef-45c7-8eed-5924a7b36947" xsi:nil="true"/>
    <TaxCatchAll xmlns="ab06a5aa-8e31-4bdb-9b13-38c58a92ec8a" xsi:nil="true"/>
    <Include xmlns="7d13aed7-39ef-45c7-8eed-5924a7b36947" xsi:nil="true"/>
    <Purpose xmlns="7d13aed7-39ef-45c7-8eed-5924a7b36947" xsi:nil="true"/>
  </documentManagement>
</p:properties>
</file>

<file path=customXml/itemProps1.xml><?xml version="1.0" encoding="utf-8"?>
<ds:datastoreItem xmlns:ds="http://schemas.openxmlformats.org/officeDocument/2006/customXml" ds:itemID="{A95B2120-1410-49E8-8428-421BBD8B9717}">
  <ds:schemaRefs>
    <ds:schemaRef ds:uri="http://schemas.microsoft.com/sharepoint/v3/contenttype/forms"/>
  </ds:schemaRefs>
</ds:datastoreItem>
</file>

<file path=customXml/itemProps2.xml><?xml version="1.0" encoding="utf-8"?>
<ds:datastoreItem xmlns:ds="http://schemas.openxmlformats.org/officeDocument/2006/customXml" ds:itemID="{3CBAD27E-A15F-4F19-8E82-12814634A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7a989-ea40-4fbb-92cc-4fcdc2b9b760"/>
    <ds:schemaRef ds:uri="7d13aed7-39ef-45c7-8eed-5924a7b36947"/>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281BF-E77E-463C-B82C-C6568E7558AE}">
  <ds:schemaRefs>
    <ds:schemaRef ds:uri="http://schemas.microsoft.com/office/2006/metadata/properties"/>
    <ds:schemaRef ds:uri="http://schemas.microsoft.com/office/infopath/2007/PartnerControls"/>
    <ds:schemaRef ds:uri="7d13aed7-39ef-45c7-8eed-5924a7b36947"/>
    <ds:schemaRef ds:uri="ab06a5aa-8e31-4bdb-9b13-38c58a92ec8a"/>
  </ds:schemaRefs>
</ds:datastoreItem>
</file>

<file path=docProps/app.xml><?xml version="1.0" encoding="utf-8"?>
<Properties xmlns="http://schemas.openxmlformats.org/officeDocument/2006/extended-properties" xmlns:vt="http://schemas.openxmlformats.org/officeDocument/2006/docPropsVTypes">
  <Template>UWMedicine-poster-11x17.dotx</Template>
  <TotalTime>1</TotalTime>
  <Pages>1</Pages>
  <Words>5</Words>
  <Characters>31</Characters>
  <Application>Microsoft Office Word</Application>
  <DocSecurity>0</DocSecurity>
  <Lines>31</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Honc</dc:creator>
  <cp:keywords/>
  <cp:lastModifiedBy>Mark Kim</cp:lastModifiedBy>
  <cp:revision>2</cp:revision>
  <dcterms:created xsi:type="dcterms:W3CDTF">2026-03-19T00:55:00Z</dcterms:created>
  <dcterms:modified xsi:type="dcterms:W3CDTF">2026-03-25T21:11:00Z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2019-11-18T00:00:00Z</vt:filetime>
  </property>
  <property fmtid="{D5CDD505-2E9C-101B-9397-08002B2CF9AE}" pid="3" name="Creator">
    <vt:lpwstr>Adobe InDesign CC 2017 (Macintosh)</vt:lpwstr>
  </property>
  <property fmtid="{D5CDD505-2E9C-101B-9397-08002B2CF9AE}" pid="4" name="LastSaved">
    <vt:filetime>2019-11-18T00:00:00Z</vt:filetime>
  </property>
  <property fmtid="{D5CDD505-2E9C-101B-9397-08002B2CF9AE}" pid="5" name="ContentTypeId">
    <vt:lpwstr>0x010100FA68E43A40A2BA40AEABDDB9AFE3E99D</vt:lpwstr>
  </property>
</Properties>
</file>